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Smethwick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Smethwick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Smethwick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Smethwick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Smethwick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Smethwick are estimated to have a score of 1-2 on the PGSI (low-risk gambling), whilst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63.3% </w:t>
      </w:r>
      <w:r w:rsidRPr="004747BF">
        <w:rPr>
          <w:rFonts w:ascii="Libre Franklin Light" w:eastAsia="Times New Roman" w:hAnsi="Libre Franklin Light" w:cs="Calibri Light"/>
        </w:rPr>
        <w:t xml:space="preserve">of those respondents classified as PGSI 8+ in Smethwick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Smethwick is estimated to be </w:t>
      </w:r>
      <w:r w:rsidRPr="00773DF7">
        <w:rPr>
          <w:rFonts w:ascii="Libre Franklin Light" w:eastAsia="Times New Roman" w:hAnsi="Libre Franklin Light" w:cs="Calibri Light"/>
          <w:b/>
          <w:bCs/>
          <w:color w:val="C45911" w:themeColor="accent2" w:themeShade="BF"/>
        </w:rPr>
        <w:t xml:space="preserve">£3,967,603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Smethwick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Smethwick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Smethwick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Smethwick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methwic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Smethwick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methwic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Smethwick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Smethwick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methwic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Smethwick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Smethwick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Smethwick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Smethwick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Smethwick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Smethwick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£3,967,603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Smethwick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£64,626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£1,336,497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£95,742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£26,927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£49,367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£2,394,444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£3,967,603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Smethwick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Smethwick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Smethwick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Smethwick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Smethwick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Smethwick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Smethwick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Smethwick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Smethwick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Smethwick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Smethwick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Smethwick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1313DE0-5E69-4AF0-9A7F-982A0332949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